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77B60" w14:textId="77777777"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737012BE" wp14:editId="2D8BE8D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B70C756" wp14:editId="609C2DC5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060778F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106B6EF" wp14:editId="49A49D2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70C7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060778F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106B6EF" wp14:editId="49A49D2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294BE66" wp14:editId="7F59351A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4530B8D" w14:textId="77777777"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2215D7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94BE66"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4530B8D" w14:textId="77777777"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72215D7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5735C9" wp14:editId="58B725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2533D3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735C9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7E2533D3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4D4E2BA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36E100" wp14:editId="25625FB2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2EDA42" w14:textId="77777777" w:rsidR="002E1412" w:rsidRPr="002E1412" w:rsidRDefault="00F86E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6E100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282EDA42" w14:textId="77777777" w:rsidR="002E1412" w:rsidRPr="002E1412" w:rsidRDefault="00F86EE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FDE6F6" wp14:editId="2C924728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1EF150" w14:textId="77777777" w:rsidR="0026335F" w:rsidRPr="0026335F" w:rsidRDefault="00F86EE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DE6F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71EF150" w14:textId="77777777" w:rsidR="0026335F" w:rsidRPr="0026335F" w:rsidRDefault="00F86EE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60AACAB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C09091" wp14:editId="3076C5A5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CCF6A0" w14:textId="77777777" w:rsidR="00F7443C" w:rsidRPr="004767CC" w:rsidRDefault="00F86E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0909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6FCCF6A0" w14:textId="77777777" w:rsidR="00F7443C" w:rsidRPr="004767CC" w:rsidRDefault="00F86EE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78922E9" wp14:editId="430D1890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35CE0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86EE3">
                              <w:fldChar w:fldCharType="begin"/>
                            </w:r>
                            <w:r w:rsidR="00F86EE3">
                              <w:instrText xml:space="preserve"> NUMPAGES   \* MERGEFORMAT </w:instrText>
                            </w:r>
                            <w:r w:rsidR="00F86EE3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6EE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922E9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435CE0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86EE3">
                        <w:fldChar w:fldCharType="begin"/>
                      </w:r>
                      <w:r w:rsidR="00F86EE3">
                        <w:instrText xml:space="preserve"> NUMPAGES   \* MERGEFORMAT </w:instrText>
                      </w:r>
                      <w:r w:rsidR="00F86EE3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6EE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28F17A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68C35EC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BFD4BB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F4D9E8A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3FC7FAC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5ECC50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6ABB504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74EF5AF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B33FC2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45CA21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0C2D18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CECEFFA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48BF0BAF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6430057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14DF48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529D86C8" w14:textId="77777777" w:rsidTr="00822B7A">
        <w:trPr>
          <w:trHeight w:val="229"/>
          <w:jc w:val="center"/>
        </w:trPr>
        <w:tc>
          <w:tcPr>
            <w:tcW w:w="0" w:type="auto"/>
          </w:tcPr>
          <w:p w14:paraId="444C34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3A8A7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C53A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F8719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CF88A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E27E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D0B14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1250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7CBE71" w14:textId="77777777" w:rsidTr="00822B7A">
        <w:trPr>
          <w:trHeight w:val="211"/>
          <w:jc w:val="center"/>
        </w:trPr>
        <w:tc>
          <w:tcPr>
            <w:tcW w:w="0" w:type="auto"/>
          </w:tcPr>
          <w:p w14:paraId="004897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BDD5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4B788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FFAF1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1F1F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05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5BC4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856B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DB3162" w14:textId="77777777" w:rsidTr="00822B7A">
        <w:trPr>
          <w:trHeight w:val="229"/>
          <w:jc w:val="center"/>
        </w:trPr>
        <w:tc>
          <w:tcPr>
            <w:tcW w:w="0" w:type="auto"/>
          </w:tcPr>
          <w:p w14:paraId="12A2D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5D56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C5A7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BED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92DD1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B9D9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DD364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1B5F0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52E142" w14:textId="77777777" w:rsidTr="00822B7A">
        <w:trPr>
          <w:trHeight w:val="229"/>
          <w:jc w:val="center"/>
        </w:trPr>
        <w:tc>
          <w:tcPr>
            <w:tcW w:w="0" w:type="auto"/>
          </w:tcPr>
          <w:p w14:paraId="23027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D14F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EC48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ACA7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4A2E2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D6F0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E5DB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C1F3C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87BFEE4" w14:textId="77777777" w:rsidTr="00822B7A">
        <w:trPr>
          <w:trHeight w:val="229"/>
          <w:jc w:val="center"/>
        </w:trPr>
        <w:tc>
          <w:tcPr>
            <w:tcW w:w="0" w:type="auto"/>
          </w:tcPr>
          <w:p w14:paraId="679873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8183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98D43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B5D54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832B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139F6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A7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7A7F8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163CB8" w14:textId="77777777" w:rsidTr="00822B7A">
        <w:trPr>
          <w:trHeight w:val="229"/>
          <w:jc w:val="center"/>
        </w:trPr>
        <w:tc>
          <w:tcPr>
            <w:tcW w:w="0" w:type="auto"/>
          </w:tcPr>
          <w:p w14:paraId="27EE53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CFDE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343FD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26350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70AD0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F6B7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7EC9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A11C0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273E94" w14:textId="77777777" w:rsidTr="00822B7A">
        <w:trPr>
          <w:trHeight w:val="229"/>
          <w:jc w:val="center"/>
        </w:trPr>
        <w:tc>
          <w:tcPr>
            <w:tcW w:w="0" w:type="auto"/>
          </w:tcPr>
          <w:p w14:paraId="0E242C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D937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439E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4E8E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D012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559A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B8728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B3A1A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44472F9" w14:textId="77777777" w:rsidTr="00822B7A">
        <w:trPr>
          <w:trHeight w:val="211"/>
          <w:jc w:val="center"/>
        </w:trPr>
        <w:tc>
          <w:tcPr>
            <w:tcW w:w="0" w:type="auto"/>
          </w:tcPr>
          <w:p w14:paraId="5F9876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7108C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E801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F9E89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18AF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E192B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9A9D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866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00CB75" w14:textId="77777777" w:rsidTr="00822B7A">
        <w:trPr>
          <w:trHeight w:val="229"/>
          <w:jc w:val="center"/>
        </w:trPr>
        <w:tc>
          <w:tcPr>
            <w:tcW w:w="0" w:type="auto"/>
          </w:tcPr>
          <w:p w14:paraId="10FB93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E46FB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57A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D17D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BD57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86FE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7124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25BFC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8B4E" w14:textId="77777777" w:rsidTr="00822B7A">
        <w:trPr>
          <w:trHeight w:val="229"/>
          <w:jc w:val="center"/>
        </w:trPr>
        <w:tc>
          <w:tcPr>
            <w:tcW w:w="0" w:type="auto"/>
          </w:tcPr>
          <w:p w14:paraId="1F8A16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81C8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0589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7AF0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36AC3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1E6D4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65FB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6672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6FBF253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302E4A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10AAD5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1A7BD5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B168B9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0AF5FE6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A2E0B31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64F37" w14:textId="77777777" w:rsidR="00F86EE3" w:rsidRDefault="00F86EE3" w:rsidP="001007E7">
      <w:pPr>
        <w:spacing w:after="0" w:line="240" w:lineRule="auto"/>
      </w:pPr>
      <w:r>
        <w:separator/>
      </w:r>
    </w:p>
  </w:endnote>
  <w:endnote w:type="continuationSeparator" w:id="0">
    <w:p w14:paraId="1294D568" w14:textId="77777777" w:rsidR="00F86EE3" w:rsidRDefault="00F86EE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9172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D3C8F1" wp14:editId="63D0CB72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CDE9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D3C8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4B2CDE9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C19C508" wp14:editId="63A89DF8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5F1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BCFBE1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C19C50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315F1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BCFBE1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C54A89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6C119AB" wp14:editId="4902A88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6D585F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88078F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7624" w14:textId="77777777" w:rsidR="00F86EE3" w:rsidRDefault="00F86EE3" w:rsidP="001007E7">
      <w:pPr>
        <w:spacing w:after="0" w:line="240" w:lineRule="auto"/>
      </w:pPr>
      <w:r>
        <w:separator/>
      </w:r>
    </w:p>
  </w:footnote>
  <w:footnote w:type="continuationSeparator" w:id="0">
    <w:p w14:paraId="771C6E0E" w14:textId="77777777" w:rsidR="00F86EE3" w:rsidRDefault="00F86EE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537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86EE3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40DE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Wanda Margarita Gonzalez Toribio</cp:lastModifiedBy>
  <cp:revision>2</cp:revision>
  <cp:lastPrinted>2011-03-04T19:05:00Z</cp:lastPrinted>
  <dcterms:created xsi:type="dcterms:W3CDTF">2024-07-17T20:59:00Z</dcterms:created>
  <dcterms:modified xsi:type="dcterms:W3CDTF">2024-07-17T20:59:00Z</dcterms:modified>
</cp:coreProperties>
</file>